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0B5F8E" w:rsidRPr="000B5F8E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Υδροχλώριο </w:t>
            </w:r>
            <w:bookmarkEnd w:id="0"/>
          </w:p>
        </w:tc>
      </w:tr>
      <w:tr w:rsidR="000B5F8E" w:rsidRPr="000B5F8E" w:rsidTr="003A1C8B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B5F8E" w:rsidRPr="000B5F8E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B5F8E" w:rsidRPr="000B5F8E" w:rsidTr="003A1C8B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5F8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B5F8E" w:rsidRPr="000B5F8E" w:rsidTr="003A1C8B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B5F8E" w:rsidRPr="000B5F8E" w:rsidRDefault="000B5F8E" w:rsidP="000B5F8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hAnsi="Tahoma" w:cs="Tahoma"/>
                <w:color w:val="000000"/>
                <w:sz w:val="18"/>
                <w:szCs w:val="18"/>
              </w:rPr>
              <w:t>Υδροχλώριο (HCL) 37%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B5F8E" w:rsidRPr="000B5F8E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0B5F8E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5F8E" w:rsidRPr="000B5F8E" w:rsidRDefault="000B5F8E" w:rsidP="000B5F8E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0B5F8E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0B5F8E">
              <w:rPr>
                <w:rFonts w:ascii="Tahoma" w:hAnsi="Tahoma" w:cs="Tahoma"/>
                <w:color w:val="000000"/>
                <w:sz w:val="18"/>
                <w:szCs w:val="18"/>
              </w:rPr>
              <w:t xml:space="preserve"> 2,5 </w:t>
            </w:r>
            <w:proofErr w:type="spellStart"/>
            <w:r w:rsidRPr="000B5F8E">
              <w:rPr>
                <w:rFonts w:ascii="Tahoma" w:hAnsi="Tahoma" w:cs="Tahoma"/>
                <w:color w:val="000000"/>
                <w:sz w:val="18"/>
                <w:szCs w:val="18"/>
              </w:rPr>
              <w:t>lt</w:t>
            </w:r>
            <w:proofErr w:type="spellEnd"/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0B5F8E" w:rsidRPr="000B5F8E" w:rsidTr="003A1C8B">
        <w:trPr>
          <w:trHeight w:hRule="exact" w:val="397"/>
          <w:jc w:val="center"/>
        </w:trPr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B5F8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0B5F8E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tcBorders>
              <w:bottom w:val="single" w:sz="4" w:space="0" w:color="auto"/>
            </w:tcBorders>
            <w:shd w:val="clear" w:color="000000" w:fill="D9D9D9"/>
            <w:vAlign w:val="center"/>
            <w:hideMark/>
          </w:tcPr>
          <w:p w:rsidR="000B5F8E" w:rsidRPr="000B5F8E" w:rsidRDefault="000B5F8E" w:rsidP="000B5F8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B5F8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B5F8E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6E1D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1</TotalTime>
  <Pages>1</Pages>
  <Words>34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2025-11-24T17:16:00Z</dcterms:created>
  <dcterms:modified xsi:type="dcterms:W3CDTF">2025-11-24T17:16:00Z</dcterms:modified>
</cp:coreProperties>
</file>